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of WESTBURY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fl.1465-1504)</w:t>
      </w:r>
    </w:p>
    <w:p w:rsidR="005F7212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Prior of Maiden Bradley, Wiltshire.</w:t>
      </w:r>
    </w:p>
    <w:p w:rsidR="005F7212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7212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7212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1465</w:t>
      </w:r>
      <w:r>
        <w:rPr>
          <w:rFonts w:ascii="Times New Roman" w:hAnsi="Times New Roman" w:cs="Times New Roman"/>
          <w:sz w:val="24"/>
          <w:szCs w:val="24"/>
        </w:rPr>
        <w:tab/>
        <w:t>He was elected Prior.</w:t>
      </w:r>
    </w:p>
    <w:p w:rsidR="005F7212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32B8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http://www.british-history.ac.uk/vch/wilts/vol3/pp295-302#h3-0002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5F7212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to</w:t>
      </w:r>
      <w:r>
        <w:rPr>
          <w:rFonts w:ascii="Times New Roman" w:hAnsi="Times New Roman" w:cs="Times New Roman"/>
          <w:sz w:val="24"/>
          <w:szCs w:val="24"/>
        </w:rPr>
        <w:tab/>
        <w:t>1504</w:t>
      </w:r>
      <w:r>
        <w:rPr>
          <w:rFonts w:ascii="Times New Roman" w:hAnsi="Times New Roman" w:cs="Times New Roman"/>
          <w:sz w:val="24"/>
          <w:szCs w:val="24"/>
        </w:rPr>
        <w:tab/>
        <w:t>He occurs as Prior.  (ibid.)</w:t>
      </w:r>
    </w:p>
    <w:p w:rsidR="005F7212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7212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7212" w:rsidRPr="005F7212" w:rsidRDefault="005F7212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13 October 2015</w:t>
      </w:r>
      <w:bookmarkStart w:id="0" w:name="_GoBack"/>
      <w:bookmarkEnd w:id="0"/>
    </w:p>
    <w:sectPr w:rsidR="005F7212" w:rsidRPr="005F72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212" w:rsidRDefault="005F7212" w:rsidP="00564E3C">
      <w:pPr>
        <w:spacing w:after="0" w:line="240" w:lineRule="auto"/>
      </w:pPr>
      <w:r>
        <w:separator/>
      </w:r>
    </w:p>
  </w:endnote>
  <w:endnote w:type="continuationSeparator" w:id="0">
    <w:p w:rsidR="005F7212" w:rsidRDefault="005F721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7212">
      <w:rPr>
        <w:rFonts w:ascii="Times New Roman" w:hAnsi="Times New Roman" w:cs="Times New Roman"/>
        <w:noProof/>
        <w:sz w:val="24"/>
        <w:szCs w:val="24"/>
      </w:rPr>
      <w:t>13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212" w:rsidRDefault="005F7212" w:rsidP="00564E3C">
      <w:pPr>
        <w:spacing w:after="0" w:line="240" w:lineRule="auto"/>
      </w:pPr>
      <w:r>
        <w:separator/>
      </w:r>
    </w:p>
  </w:footnote>
  <w:footnote w:type="continuationSeparator" w:id="0">
    <w:p w:rsidR="005F7212" w:rsidRDefault="005F721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12"/>
    <w:rsid w:val="00372DC6"/>
    <w:rsid w:val="00564E3C"/>
    <w:rsid w:val="005F7212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BDE2"/>
  <w15:chartTrackingRefBased/>
  <w15:docId w15:val="{849657C3-B35E-4501-9A86-9DF1C293E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F72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vch/wilts/vol3/pp295-302#h3-000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2015-10-13T12:46:00Z</dcterms:created>
  <dcterms:modified xsi:type="dcterms:W3CDTF">2015-10-13T12:49:00Z</dcterms:modified>
</cp:coreProperties>
</file>